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20EC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07143/036-2А (07143/036)-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27635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27635" w:rsidRPr="00527635">
          <w:rPr>
            <w:bCs/>
          </w:rPr>
          <w:t>17</w:t>
        </w:r>
        <w:r w:rsidR="00527635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20EC6" w:rsidRPr="00220EC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20EC6" w:rsidRPr="00220EC6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20EC6" w:rsidRPr="00220EC6">
          <w:rPr>
            <w:rStyle w:val="aa"/>
          </w:rPr>
          <w:t xml:space="preserve"> Поликлиника -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20EC6" w:rsidRPr="00220EC6">
          <w:rPr>
            <w:u w:val="single"/>
          </w:rPr>
          <w:t xml:space="preserve"> 07143/036-2А </w:t>
        </w:r>
        <w:r w:rsidR="00220EC6">
          <w:t xml:space="preserve">(07143/036)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20EC6" w:rsidRPr="00220EC6">
          <w:rPr>
            <w:rStyle w:val="aa"/>
          </w:rPr>
          <w:t xml:space="preserve"> Фельдшер-лаборант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20EC6" w:rsidRPr="00220EC6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20EC6" w:rsidRPr="00220EC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527635" w:rsidRPr="004F614B" w:rsidTr="005C43EF">
        <w:trPr>
          <w:jc w:val="center"/>
        </w:trPr>
        <w:tc>
          <w:tcPr>
            <w:tcW w:w="4678" w:type="dxa"/>
            <w:vAlign w:val="center"/>
          </w:tcPr>
          <w:p w:rsidR="00527635" w:rsidRPr="004F614B" w:rsidRDefault="00527635" w:rsidP="0052763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27635" w:rsidRPr="00527635" w:rsidRDefault="00D91CE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527635" w:rsidRPr="00527635">
        <w:t>- Паспорт секундомера механического СОСпр-2б-2-000;</w:t>
      </w:r>
    </w:p>
    <w:p w:rsidR="00576095" w:rsidRPr="005C43EF" w:rsidRDefault="00527635" w:rsidP="00AD14A4">
      <w:r w:rsidRPr="0052763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91CE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D91CEA" w:rsidP="005859B9">
      <w:fldSimple w:instr=" DOCVARIABLE operac \* MERGEFORMAT ">
        <w:r w:rsidR="00220EC6" w:rsidRPr="00220EC6">
          <w:t xml:space="preserve"> Проведение исследования крови,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50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20EC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07143/036-2А (07143/036)-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D91CE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D91CEA" w:rsidRPr="009E2A4C">
            <w:rPr>
              <w:rStyle w:val="ad"/>
              <w:sz w:val="20"/>
              <w:szCs w:val="20"/>
            </w:rPr>
            <w:fldChar w:fldCharType="separate"/>
          </w:r>
          <w:r w:rsidR="00220EC6">
            <w:rPr>
              <w:rStyle w:val="ad"/>
              <w:noProof/>
              <w:sz w:val="20"/>
              <w:szCs w:val="20"/>
            </w:rPr>
            <w:t>1</w:t>
          </w:r>
          <w:r w:rsidR="00D91CE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20EC6" w:rsidRPr="00220EC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6-2А (07143/036)- Н "/>
    <w:docVar w:name="num_form" w:val="2"/>
    <w:docVar w:name="oborud" w:val=" ПЭВМ, Микроскоп, аппарат Минигем 540 "/>
    <w:docVar w:name="operac" w:val=" Проведение исследования кров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D0507EA7A1A494E9B96EFBE623E2C68"/>
    <w:docVar w:name="rm_id" w:val="233"/>
    <w:docVar w:name="rm_name" w:val=" Фельдшер-лаборант "/>
    <w:docVar w:name="rm_number" w:val=" 07143/036-2А (07143/036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 "/>
    <w:docVar w:name="version" w:val="51"/>
  </w:docVars>
  <w:rsids>
    <w:rsidRoot w:val="003B4B6B"/>
    <w:rsid w:val="00025683"/>
    <w:rsid w:val="00046815"/>
    <w:rsid w:val="0005566C"/>
    <w:rsid w:val="00096FF2"/>
    <w:rsid w:val="000D1F5B"/>
    <w:rsid w:val="00110025"/>
    <w:rsid w:val="001429B1"/>
    <w:rsid w:val="001607C8"/>
    <w:rsid w:val="001F4D8D"/>
    <w:rsid w:val="00220EC6"/>
    <w:rsid w:val="00234932"/>
    <w:rsid w:val="002E55C6"/>
    <w:rsid w:val="00305B2F"/>
    <w:rsid w:val="00367816"/>
    <w:rsid w:val="003876C3"/>
    <w:rsid w:val="003B4B6B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91CEA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2016-10-17T13:44:00Z</dcterms:created>
  <dcterms:modified xsi:type="dcterms:W3CDTF">2016-10-18T09:22:00Z</dcterms:modified>
</cp:coreProperties>
</file>